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>Margery STONAR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</w:pPr>
      <w:r>
        <w:t>of Newington, Kent.</w:t>
      </w: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</w:pP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</w:pP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(Plomer p.452)</w:t>
      </w: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7C46" w:rsidRDefault="00C47C46" w:rsidP="00C47C46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C47C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46" w:rsidRDefault="00C47C46" w:rsidP="00E71FC3">
      <w:pPr>
        <w:spacing w:after="0" w:line="240" w:lineRule="auto"/>
      </w:pPr>
      <w:r>
        <w:separator/>
      </w:r>
    </w:p>
  </w:endnote>
  <w:endnote w:type="continuationSeparator" w:id="0">
    <w:p w:rsidR="00C47C46" w:rsidRDefault="00C47C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46" w:rsidRDefault="00C47C46" w:rsidP="00E71FC3">
      <w:pPr>
        <w:spacing w:after="0" w:line="240" w:lineRule="auto"/>
      </w:pPr>
      <w:r>
        <w:separator/>
      </w:r>
    </w:p>
  </w:footnote>
  <w:footnote w:type="continuationSeparator" w:id="0">
    <w:p w:rsidR="00C47C46" w:rsidRDefault="00C47C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46"/>
    <w:rsid w:val="001A7C09"/>
    <w:rsid w:val="00577BD5"/>
    <w:rsid w:val="00656CBA"/>
    <w:rsid w:val="006A1F77"/>
    <w:rsid w:val="00733BE7"/>
    <w:rsid w:val="00AB52E8"/>
    <w:rsid w:val="00B16D3F"/>
    <w:rsid w:val="00BB41AC"/>
    <w:rsid w:val="00C47C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FEBE5F-A9AC-4042-8B2B-D91F6FEC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2017-06-05T10:05:00Z</dcterms:created>
  <dcterms:modified xsi:type="dcterms:W3CDTF">2017-06-05T10:05:00Z</dcterms:modified>
</cp:coreProperties>
</file>